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6EB994A0" w:rsidR="00344C82" w:rsidRPr="001C55D1" w:rsidRDefault="00344C82" w:rsidP="00DD21DE">
            <w:pPr>
              <w:jc w:val="left"/>
            </w:pP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19B966C5" w:rsidR="00344C82" w:rsidRPr="001C55D1" w:rsidRDefault="00344C82" w:rsidP="00DD21DE"/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8A861B7" w:rsidR="00344C82" w:rsidRPr="001C55D1" w:rsidRDefault="00344C82" w:rsidP="00DD21DE"/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 xml:space="preserve">einschl. Lohnzulagen u. Lohnerhöhung, wenn keine Lohngleitklausel </w:t>
            </w:r>
            <w:proofErr w:type="gramStart"/>
            <w:r w:rsidRPr="00D46B71">
              <w:t>vereinbart</w:t>
            </w:r>
            <w:proofErr w:type="gramEnd"/>
            <w:r w:rsidRPr="00D46B71">
              <w:t xml:space="preserve">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413D8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1CD411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2E6A46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7983CE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4325C6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B978AA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9CFFE" w14:textId="77777777" w:rsidR="001104F7" w:rsidRDefault="001104F7">
      <w:r>
        <w:separator/>
      </w:r>
    </w:p>
    <w:p w14:paraId="5C3D2355" w14:textId="77777777" w:rsidR="001104F7" w:rsidRDefault="001104F7"/>
    <w:p w14:paraId="30814879" w14:textId="77777777" w:rsidR="001104F7" w:rsidRDefault="001104F7"/>
    <w:p w14:paraId="6AC62691" w14:textId="77777777" w:rsidR="001104F7" w:rsidRDefault="001104F7"/>
    <w:p w14:paraId="4EC275FF" w14:textId="77777777" w:rsidR="001104F7" w:rsidRDefault="001104F7"/>
    <w:p w14:paraId="15359214" w14:textId="77777777" w:rsidR="001104F7" w:rsidRDefault="001104F7"/>
  </w:endnote>
  <w:endnote w:type="continuationSeparator" w:id="0">
    <w:p w14:paraId="678426C9" w14:textId="77777777" w:rsidR="001104F7" w:rsidRDefault="001104F7">
      <w:r>
        <w:continuationSeparator/>
      </w:r>
    </w:p>
    <w:p w14:paraId="53D0E49B" w14:textId="77777777" w:rsidR="001104F7" w:rsidRDefault="001104F7"/>
    <w:p w14:paraId="0FDEE441" w14:textId="77777777" w:rsidR="001104F7" w:rsidRDefault="001104F7"/>
    <w:p w14:paraId="74E75233" w14:textId="77777777" w:rsidR="001104F7" w:rsidRDefault="001104F7"/>
    <w:p w14:paraId="69495E65" w14:textId="77777777" w:rsidR="001104F7" w:rsidRDefault="001104F7"/>
    <w:p w14:paraId="3EB729E0" w14:textId="77777777" w:rsidR="001104F7" w:rsidRDefault="001104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F7872" w14:textId="77777777" w:rsidR="001104F7" w:rsidRDefault="001104F7">
      <w:r>
        <w:separator/>
      </w:r>
    </w:p>
    <w:p w14:paraId="65DC8800" w14:textId="77777777" w:rsidR="001104F7" w:rsidRDefault="001104F7"/>
    <w:p w14:paraId="585A58FE" w14:textId="77777777" w:rsidR="001104F7" w:rsidRDefault="001104F7"/>
    <w:p w14:paraId="1D14DED1" w14:textId="77777777" w:rsidR="001104F7" w:rsidRDefault="001104F7"/>
  </w:footnote>
  <w:footnote w:type="continuationSeparator" w:id="0">
    <w:p w14:paraId="66B24B74" w14:textId="77777777" w:rsidR="001104F7" w:rsidRDefault="001104F7">
      <w:r>
        <w:continuationSeparator/>
      </w:r>
    </w:p>
    <w:p w14:paraId="6105853E" w14:textId="77777777" w:rsidR="001104F7" w:rsidRDefault="001104F7"/>
    <w:p w14:paraId="2BD58F24" w14:textId="77777777" w:rsidR="001104F7" w:rsidRDefault="001104F7"/>
    <w:p w14:paraId="3AE115F8" w14:textId="77777777" w:rsidR="001104F7" w:rsidRDefault="001104F7"/>
    <w:p w14:paraId="6814A648" w14:textId="77777777" w:rsidR="001104F7" w:rsidRDefault="001104F7"/>
    <w:p w14:paraId="7B3BF42A" w14:textId="77777777" w:rsidR="001104F7" w:rsidRDefault="001104F7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104F7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1AAE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900DD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363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Szymanski, Philipp</cp:lastModifiedBy>
  <cp:revision>12</cp:revision>
  <cp:lastPrinted>2010-03-03T17:05:00Z</cp:lastPrinted>
  <dcterms:created xsi:type="dcterms:W3CDTF">2016-10-19T11:49:00Z</dcterms:created>
  <dcterms:modified xsi:type="dcterms:W3CDTF">2026-06-01T13:42:00Z</dcterms:modified>
</cp:coreProperties>
</file>